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581BC4DA"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E9477D" w:rsidRPr="00E9477D">
        <w:rPr>
          <w:rFonts w:ascii="Arial" w:eastAsia="宋体" w:hAnsi="Arial"/>
          <w:b/>
          <w:noProof/>
          <w:sz w:val="24"/>
        </w:rPr>
        <w:t>S2-</w:t>
      </w:r>
      <w:r w:rsidR="00651070" w:rsidRPr="00E9477D">
        <w:rPr>
          <w:rFonts w:ascii="Arial" w:eastAsia="宋体" w:hAnsi="Arial"/>
          <w:b/>
          <w:noProof/>
          <w:sz w:val="24"/>
        </w:rPr>
        <w:t>24</w:t>
      </w:r>
      <w:r w:rsidR="00651070">
        <w:rPr>
          <w:rFonts w:ascii="Arial" w:eastAsia="宋体" w:hAnsi="Arial"/>
          <w:b/>
          <w:noProof/>
          <w:sz w:val="24"/>
        </w:rPr>
        <w:t>1</w:t>
      </w:r>
      <w:r w:rsidR="009A17A0">
        <w:rPr>
          <w:rFonts w:ascii="Arial" w:eastAsia="宋体" w:hAnsi="Arial"/>
          <w:b/>
          <w:noProof/>
          <w:sz w:val="24"/>
        </w:rPr>
        <w:t>1064</w:t>
      </w:r>
    </w:p>
    <w:p w14:paraId="0F8042B9" w14:textId="4E6DD362"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5E3E7B">
        <w:rPr>
          <w:rFonts w:cs="Arial"/>
          <w:b/>
          <w:bCs/>
          <w:color w:val="0000FF"/>
        </w:rPr>
        <w:t>9775</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9CA95" w:rsidR="001E41F3" w:rsidRPr="00410371" w:rsidRDefault="00E9477D" w:rsidP="00E5321A">
            <w:pPr>
              <w:pStyle w:val="CRCoverPage"/>
              <w:spacing w:after="0"/>
              <w:jc w:val="center"/>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5CCDC" w:rsidR="001E41F3" w:rsidRPr="00410371" w:rsidRDefault="009A17A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A3FD6" w:rsidR="001E41F3" w:rsidRPr="00410371" w:rsidRDefault="00AE7E78">
            <w:pPr>
              <w:pStyle w:val="CRCoverPage"/>
              <w:spacing w:after="0"/>
              <w:jc w:val="center"/>
              <w:rPr>
                <w:noProof/>
                <w:sz w:val="28"/>
              </w:rPr>
            </w:pPr>
            <w:r w:rsidRPr="00E418BC">
              <w:rPr>
                <w:b/>
                <w:noProof/>
                <w:sz w:val="28"/>
              </w:rPr>
              <w:t>1</w:t>
            </w:r>
            <w:r w:rsidR="004D126A" w:rsidRPr="00E418BC">
              <w:rPr>
                <w:b/>
                <w:noProof/>
                <w:sz w:val="28"/>
              </w:rPr>
              <w:t>8</w:t>
            </w:r>
            <w:r w:rsidRPr="00E418BC">
              <w:rPr>
                <w:b/>
                <w:noProof/>
                <w:sz w:val="28"/>
              </w:rPr>
              <w:t>.</w:t>
            </w:r>
            <w:r w:rsidR="0083533E">
              <w:rPr>
                <w:b/>
                <w:noProof/>
                <w:sz w:val="28"/>
              </w:rPr>
              <w:t>7</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08E5552" w:rsidR="001E41F3" w:rsidRPr="000F7D23" w:rsidRDefault="00677E61">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B4BC3" w:rsidR="004463BD" w:rsidRPr="00D25F7D" w:rsidRDefault="004463BD" w:rsidP="00B31BF0">
            <w:pPr>
              <w:pStyle w:val="CRCoverPage"/>
              <w:spacing w:after="0"/>
              <w:rPr>
                <w:noProof/>
                <w:lang w:eastAsia="zh-CN"/>
              </w:rPr>
            </w:pPr>
            <w:r>
              <w:rPr>
                <w:noProof/>
                <w:lang w:eastAsia="zh-CN"/>
              </w:rPr>
              <w:t>“Outer Header Creation” and “Outer Header Removal” are replaced by “IP Address and Port Number Replacement” in TS 23.501 to align with stage 3</w:t>
            </w:r>
            <w:r w:rsidR="000E7E36">
              <w:rPr>
                <w:noProof/>
                <w:lang w:eastAsia="zh-CN"/>
              </w:rPr>
              <w:t xml:space="preserve"> (agreed CR S2-2408701)</w:t>
            </w:r>
            <w:r>
              <w:rPr>
                <w:noProof/>
                <w:lang w:eastAsia="zh-CN"/>
              </w:rPr>
              <w:t>.</w:t>
            </w:r>
            <w:r w:rsidR="00740320">
              <w:rPr>
                <w:noProof/>
                <w:lang w:eastAsia="zh-CN"/>
              </w:rPr>
              <w:t xml:space="preserve"> But</w:t>
            </w:r>
            <w:r>
              <w:rPr>
                <w:noProof/>
                <w:lang w:eastAsia="zh-CN"/>
              </w:rPr>
              <w:t xml:space="preserve"> same issue</w:t>
            </w:r>
            <w:r w:rsidR="00740320">
              <w:rPr>
                <w:noProof/>
                <w:lang w:eastAsia="zh-CN"/>
              </w:rPr>
              <w:t xml:space="preserve"> has not been aligned</w:t>
            </w:r>
            <w:r>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761F" w:rsidR="00D25F7D" w:rsidRPr="00D25F7D" w:rsidRDefault="00D25F7D" w:rsidP="00B31BF0">
            <w:pPr>
              <w:pStyle w:val="CRCoverPage"/>
              <w:spacing w:after="0"/>
              <w:rPr>
                <w:noProof/>
                <w:lang w:eastAsia="zh-CN"/>
              </w:rPr>
            </w:pP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33A87" w:rsidR="00035AB9" w:rsidRPr="001F2BD7" w:rsidRDefault="00B31BF0" w:rsidP="00B31BF0">
            <w:pPr>
              <w:pStyle w:val="CRCoverPage"/>
              <w:spacing w:after="0"/>
              <w:rPr>
                <w:noProof/>
                <w:highlight w:val="green"/>
                <w:lang w:eastAsia="zh-CN"/>
              </w:rPr>
            </w:pPr>
            <w:r>
              <w:t>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AE932" w:rsidR="001E41F3" w:rsidRPr="000F7D23" w:rsidRDefault="00173F66" w:rsidP="00C65DAD">
            <w:pPr>
              <w:pStyle w:val="CRCoverPage"/>
              <w:spacing w:after="0"/>
              <w:rPr>
                <w:noProof/>
                <w:lang w:eastAsia="zh-CN"/>
              </w:rPr>
            </w:pPr>
            <w:r w:rsidRPr="00173F66">
              <w:rPr>
                <w:noProof/>
                <w:lang w:eastAsia="zh-CN"/>
              </w:rPr>
              <w:t>6.3.3.1.1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4640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D45E4" w:rsidR="001E41F3" w:rsidRPr="00F27EC3" w:rsidRDefault="00B31BF0">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6252E04" w:rsidR="001E41F3" w:rsidRPr="00F27EC3" w:rsidRDefault="00B31BF0">
            <w:pPr>
              <w:pStyle w:val="CRCoverPage"/>
              <w:spacing w:after="0"/>
              <w:ind w:left="99"/>
              <w:rPr>
                <w:noProof/>
              </w:rPr>
            </w:pPr>
            <w:r>
              <w:rPr>
                <w:noProof/>
              </w:rPr>
              <w:t>T</w:t>
            </w:r>
            <w:r w:rsidRPr="00F27EC3">
              <w:rPr>
                <w:noProof/>
              </w:rPr>
              <w: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2.9pt" o:ole="">
            <v:imagedata r:id="rId13" o:title=""/>
          </v:shape>
          <o:OLEObject Type="Embed" ProgID="Visio.Drawing.15" ShapeID="_x0000_i1025" DrawAspect="Content" ObjectID="_1790751315"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CR6_7_1"/>
      <w:bookmarkEnd w:id="1"/>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5F38D" w14:textId="77777777" w:rsidR="00B87620" w:rsidRDefault="00B87620">
      <w:r>
        <w:separator/>
      </w:r>
    </w:p>
  </w:endnote>
  <w:endnote w:type="continuationSeparator" w:id="0">
    <w:p w14:paraId="7B91AAC2" w14:textId="77777777" w:rsidR="00B87620" w:rsidRDefault="00B8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90D0" w14:textId="77777777" w:rsidR="00B87620" w:rsidRDefault="00B87620">
      <w:r>
        <w:separator/>
      </w:r>
    </w:p>
  </w:footnote>
  <w:footnote w:type="continuationSeparator" w:id="0">
    <w:p w14:paraId="3C526660" w14:textId="77777777" w:rsidR="00B87620" w:rsidRDefault="00B8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301"/>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AFB"/>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3452"/>
    <w:rsid w:val="00244578"/>
    <w:rsid w:val="0024685E"/>
    <w:rsid w:val="0024754E"/>
    <w:rsid w:val="00250296"/>
    <w:rsid w:val="0025360F"/>
    <w:rsid w:val="00256414"/>
    <w:rsid w:val="0026004D"/>
    <w:rsid w:val="00261392"/>
    <w:rsid w:val="002619C3"/>
    <w:rsid w:val="002628F4"/>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5166"/>
    <w:rsid w:val="003934CD"/>
    <w:rsid w:val="00393B69"/>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908"/>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01C1"/>
    <w:rsid w:val="0049556A"/>
    <w:rsid w:val="00496723"/>
    <w:rsid w:val="004A1431"/>
    <w:rsid w:val="004A33A8"/>
    <w:rsid w:val="004A5201"/>
    <w:rsid w:val="004A5518"/>
    <w:rsid w:val="004B75B7"/>
    <w:rsid w:val="004C280F"/>
    <w:rsid w:val="004C3CF9"/>
    <w:rsid w:val="004C7C8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803E5"/>
    <w:rsid w:val="00592D74"/>
    <w:rsid w:val="00593AFB"/>
    <w:rsid w:val="005963DE"/>
    <w:rsid w:val="005969A8"/>
    <w:rsid w:val="00596F8D"/>
    <w:rsid w:val="005A215E"/>
    <w:rsid w:val="005A3A59"/>
    <w:rsid w:val="005A4C89"/>
    <w:rsid w:val="005A5979"/>
    <w:rsid w:val="005A676D"/>
    <w:rsid w:val="005B0E15"/>
    <w:rsid w:val="005B6DAC"/>
    <w:rsid w:val="005C3868"/>
    <w:rsid w:val="005C6B8C"/>
    <w:rsid w:val="005D015E"/>
    <w:rsid w:val="005D4202"/>
    <w:rsid w:val="005D6F65"/>
    <w:rsid w:val="005E2C44"/>
    <w:rsid w:val="005E2D10"/>
    <w:rsid w:val="005E3E7B"/>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2BDA"/>
    <w:rsid w:val="00634C33"/>
    <w:rsid w:val="0063518E"/>
    <w:rsid w:val="0063664C"/>
    <w:rsid w:val="00641300"/>
    <w:rsid w:val="00643015"/>
    <w:rsid w:val="00651070"/>
    <w:rsid w:val="00653DE4"/>
    <w:rsid w:val="00653F17"/>
    <w:rsid w:val="00654F7B"/>
    <w:rsid w:val="006560A7"/>
    <w:rsid w:val="0066283C"/>
    <w:rsid w:val="00665C47"/>
    <w:rsid w:val="006668CB"/>
    <w:rsid w:val="0066699F"/>
    <w:rsid w:val="006704E5"/>
    <w:rsid w:val="00677461"/>
    <w:rsid w:val="00677E61"/>
    <w:rsid w:val="00681052"/>
    <w:rsid w:val="006813CB"/>
    <w:rsid w:val="006828B7"/>
    <w:rsid w:val="00686F7F"/>
    <w:rsid w:val="006910B6"/>
    <w:rsid w:val="00694D25"/>
    <w:rsid w:val="00695601"/>
    <w:rsid w:val="00695808"/>
    <w:rsid w:val="00696F81"/>
    <w:rsid w:val="006A6CDE"/>
    <w:rsid w:val="006A7AB4"/>
    <w:rsid w:val="006B040E"/>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A0E"/>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3533E"/>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3EF4"/>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17A0"/>
    <w:rsid w:val="009A5753"/>
    <w:rsid w:val="009A579D"/>
    <w:rsid w:val="009B152D"/>
    <w:rsid w:val="009B4769"/>
    <w:rsid w:val="009B4AEE"/>
    <w:rsid w:val="009C1987"/>
    <w:rsid w:val="009C2E29"/>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000"/>
    <w:rsid w:val="00A246B6"/>
    <w:rsid w:val="00A278C1"/>
    <w:rsid w:val="00A312D7"/>
    <w:rsid w:val="00A3167B"/>
    <w:rsid w:val="00A31D97"/>
    <w:rsid w:val="00A34078"/>
    <w:rsid w:val="00A350A9"/>
    <w:rsid w:val="00A36100"/>
    <w:rsid w:val="00A4063F"/>
    <w:rsid w:val="00A40DF4"/>
    <w:rsid w:val="00A4238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192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1BF0"/>
    <w:rsid w:val="00B344C5"/>
    <w:rsid w:val="00B50B8C"/>
    <w:rsid w:val="00B5230C"/>
    <w:rsid w:val="00B5332C"/>
    <w:rsid w:val="00B54B4D"/>
    <w:rsid w:val="00B612AC"/>
    <w:rsid w:val="00B61503"/>
    <w:rsid w:val="00B67B97"/>
    <w:rsid w:val="00B745CC"/>
    <w:rsid w:val="00B84863"/>
    <w:rsid w:val="00B87566"/>
    <w:rsid w:val="00B87620"/>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5DAD"/>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24C0"/>
    <w:rsid w:val="00DC5DE3"/>
    <w:rsid w:val="00DC6382"/>
    <w:rsid w:val="00DC752C"/>
    <w:rsid w:val="00DD1E67"/>
    <w:rsid w:val="00DD289E"/>
    <w:rsid w:val="00DD3204"/>
    <w:rsid w:val="00DD5449"/>
    <w:rsid w:val="00DD63C5"/>
    <w:rsid w:val="00DD7D41"/>
    <w:rsid w:val="00DE1FBA"/>
    <w:rsid w:val="00DE3415"/>
    <w:rsid w:val="00DE34CF"/>
    <w:rsid w:val="00DE5CF3"/>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477D"/>
    <w:rsid w:val="00E96C4D"/>
    <w:rsid w:val="00EA102F"/>
    <w:rsid w:val="00EA6B11"/>
    <w:rsid w:val="00EB09B7"/>
    <w:rsid w:val="00EB191C"/>
    <w:rsid w:val="00EB2734"/>
    <w:rsid w:val="00EB2925"/>
    <w:rsid w:val="00EB2C64"/>
    <w:rsid w:val="00EB538B"/>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289E-16D3-44A4-A5AB-8732735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Huawei-zfq3</cp:lastModifiedBy>
  <cp:revision>2</cp:revision>
  <cp:lastPrinted>1900-01-01T00:00:00Z</cp:lastPrinted>
  <dcterms:created xsi:type="dcterms:W3CDTF">2024-10-18T04:16:00Z</dcterms:created>
  <dcterms:modified xsi:type="dcterms:W3CDTF">2024-10-18T04:16:00Z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1728544424</vt:lpwstr>
  </property>
</Properties>
</file>